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Lichfield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Lichfield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Lichfield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Lichfield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Lichfield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Lichfield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Lichfield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Lichfield is estimated to be </w:t>
      </w:r>
      <w:r w:rsidRPr="00773DF7">
        <w:rPr>
          <w:rFonts w:ascii="Libre Franklin Light" w:eastAsia="Times New Roman" w:hAnsi="Libre Franklin Light" w:cs="Calibri Light"/>
          <w:b/>
          <w:bCs/>
          <w:color w:val="C45911" w:themeColor="accent2" w:themeShade="BF"/>
        </w:rPr>
        <w:t xml:space="preserve">£1,547,721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Lichfield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Lichfield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Lichfield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Lichfield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ich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Lichfield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ich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Lichfield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Lichfield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ich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Lichfield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Lichfield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Lichfield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Lichfield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Lichfield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Lichfield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£1,547,721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Lichfield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£25,210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£521,353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£37,348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£10,504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£19,258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£934,048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£1,547,721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Lichfield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Lichfield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Lichfield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Lichfield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Lichfield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Lichfield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Lichfield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Lichfield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Lichfield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Lichfield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Lichfield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Lichfield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1458EDC-5A2F-4875-9741-D89A3939252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